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227E3" w14:textId="5A448B66" w:rsidR="00155000" w:rsidRDefault="001550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KYGHLEY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300078D" w14:textId="7254AE1B" w:rsidR="00155000" w:rsidRDefault="001550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Inskip</w:t>
      </w:r>
      <w:proofErr w:type="spellEnd"/>
      <w:r>
        <w:rPr>
          <w:rFonts w:cs="Times New Roman"/>
          <w:szCs w:val="24"/>
        </w:rPr>
        <w:t>, Lancashire.</w:t>
      </w:r>
    </w:p>
    <w:p w14:paraId="12E7FF9E" w14:textId="77777777" w:rsidR="00155000" w:rsidRDefault="00155000" w:rsidP="009139A6">
      <w:pPr>
        <w:pStyle w:val="NoSpacing"/>
        <w:rPr>
          <w:rFonts w:cs="Times New Roman"/>
          <w:szCs w:val="24"/>
        </w:rPr>
      </w:pPr>
    </w:p>
    <w:p w14:paraId="3CFE6655" w14:textId="77777777" w:rsidR="00155000" w:rsidRDefault="00155000" w:rsidP="009139A6">
      <w:pPr>
        <w:pStyle w:val="NoSpacing"/>
        <w:rPr>
          <w:rFonts w:cs="Times New Roman"/>
          <w:szCs w:val="24"/>
        </w:rPr>
      </w:pPr>
    </w:p>
    <w:p w14:paraId="12DC5B38" w14:textId="77777777" w:rsidR="00155000" w:rsidRDefault="00155000" w:rsidP="001550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Feb.1439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Troutbek</w:t>
      </w:r>
      <w:proofErr w:type="spellEnd"/>
      <w:r>
        <w:rPr>
          <w:rFonts w:cs="Times New Roman"/>
          <w:szCs w:val="24"/>
        </w:rPr>
        <w:t xml:space="preserve"> of Chester(q.v.) </w:t>
      </w:r>
      <w:r>
        <w:rPr>
          <w:rFonts w:cs="Times New Roman"/>
          <w:szCs w:val="24"/>
        </w:rPr>
        <w:t xml:space="preserve">were joint </w:t>
      </w:r>
      <w:proofErr w:type="spellStart"/>
      <w:r>
        <w:rPr>
          <w:rFonts w:cs="Times New Roman"/>
          <w:szCs w:val="24"/>
        </w:rPr>
        <w:t>mainpernors</w:t>
      </w:r>
      <w:proofErr w:type="spellEnd"/>
      <w:r>
        <w:rPr>
          <w:rFonts w:cs="Times New Roman"/>
          <w:szCs w:val="24"/>
        </w:rPr>
        <w:t xml:space="preserve"> for </w:t>
      </w:r>
    </w:p>
    <w:p w14:paraId="2AA43848" w14:textId="77777777" w:rsidR="00155000" w:rsidRDefault="00155000" w:rsidP="001550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Sir Thomas Stanley(q.v.).    (C.F.R. 1437-45 p.131)</w:t>
      </w:r>
    </w:p>
    <w:p w14:paraId="790FD9D3" w14:textId="77777777" w:rsidR="00155000" w:rsidRDefault="00155000" w:rsidP="00155000">
      <w:pPr>
        <w:pStyle w:val="NoSpacing"/>
        <w:rPr>
          <w:rFonts w:cs="Times New Roman"/>
          <w:szCs w:val="24"/>
        </w:rPr>
      </w:pPr>
    </w:p>
    <w:p w14:paraId="70247247" w14:textId="77777777" w:rsidR="00155000" w:rsidRDefault="00155000" w:rsidP="00155000">
      <w:pPr>
        <w:pStyle w:val="NoSpacing"/>
        <w:rPr>
          <w:rFonts w:cs="Times New Roman"/>
          <w:szCs w:val="24"/>
        </w:rPr>
      </w:pPr>
    </w:p>
    <w:p w14:paraId="41410D19" w14:textId="77777777" w:rsidR="00155000" w:rsidRDefault="00155000" w:rsidP="001550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2023</w:t>
      </w:r>
    </w:p>
    <w:p w14:paraId="0FE08BB7" w14:textId="77A042EF" w:rsidR="00155000" w:rsidRPr="00155000" w:rsidRDefault="00155000" w:rsidP="009139A6">
      <w:pPr>
        <w:pStyle w:val="NoSpacing"/>
        <w:rPr>
          <w:rFonts w:cs="Times New Roman"/>
          <w:szCs w:val="24"/>
        </w:rPr>
      </w:pPr>
    </w:p>
    <w:sectPr w:rsidR="00155000" w:rsidRPr="00155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237C" w14:textId="77777777" w:rsidR="00155000" w:rsidRDefault="00155000" w:rsidP="009139A6">
      <w:r>
        <w:separator/>
      </w:r>
    </w:p>
  </w:endnote>
  <w:endnote w:type="continuationSeparator" w:id="0">
    <w:p w14:paraId="130ADE6B" w14:textId="77777777" w:rsidR="00155000" w:rsidRDefault="001550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7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377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CA9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DBC4" w14:textId="77777777" w:rsidR="00155000" w:rsidRDefault="00155000" w:rsidP="009139A6">
      <w:r>
        <w:separator/>
      </w:r>
    </w:p>
  </w:footnote>
  <w:footnote w:type="continuationSeparator" w:id="0">
    <w:p w14:paraId="62C12F2F" w14:textId="77777777" w:rsidR="00155000" w:rsidRDefault="001550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E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B1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4E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00"/>
    <w:rsid w:val="000666E0"/>
    <w:rsid w:val="0015500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91FB5"/>
  <w15:chartTrackingRefBased/>
  <w15:docId w15:val="{8D37C558-3E3C-4A96-9F85-67288198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2023-07-09T15:20:00Z</dcterms:created>
  <dcterms:modified xsi:type="dcterms:W3CDTF">2023-07-09T15:31:00Z</dcterms:modified>
</cp:coreProperties>
</file>